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646999" w14:textId="77777777" w:rsidR="00927BBB" w:rsidRDefault="00927BBB" w:rsidP="00927B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WIGGE</w:t>
      </w:r>
      <w:r>
        <w:rPr>
          <w:rFonts w:ascii="Times New Roman" w:hAnsi="Times New Roman" w:cs="Times New Roman"/>
          <w:sz w:val="24"/>
          <w:szCs w:val="24"/>
        </w:rPr>
        <w:t xml:space="preserve">        (fl.1484)</w:t>
      </w:r>
    </w:p>
    <w:p w14:paraId="1A33BEA4" w14:textId="77777777" w:rsidR="00927BBB" w:rsidRDefault="00927BBB" w:rsidP="00927B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256BEC" w14:textId="77777777" w:rsidR="00927BBB" w:rsidRDefault="00927BBB" w:rsidP="00927B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648B3B" w14:textId="77777777" w:rsidR="00300484" w:rsidRPr="00300484" w:rsidRDefault="00300484" w:rsidP="003004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00484">
        <w:rPr>
          <w:rFonts w:ascii="Times New Roman" w:hAnsi="Times New Roman" w:cs="Times New Roman"/>
          <w:sz w:val="24"/>
          <w:szCs w:val="24"/>
        </w:rPr>
        <w:t xml:space="preserve">  8 Jul.1484</w:t>
      </w:r>
      <w:r w:rsidRPr="00300484">
        <w:rPr>
          <w:rFonts w:ascii="Times New Roman" w:hAnsi="Times New Roman" w:cs="Times New Roman"/>
          <w:sz w:val="24"/>
          <w:szCs w:val="24"/>
        </w:rPr>
        <w:tab/>
        <w:t>He was a juror on the inquisition melius inquirendo held in Sherfield on</w:t>
      </w:r>
    </w:p>
    <w:p w14:paraId="153E451B" w14:textId="77777777" w:rsidR="00300484" w:rsidRPr="00300484" w:rsidRDefault="00300484" w:rsidP="003004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00484">
        <w:rPr>
          <w:rFonts w:ascii="Times New Roman" w:hAnsi="Times New Roman" w:cs="Times New Roman"/>
          <w:sz w:val="24"/>
          <w:szCs w:val="24"/>
        </w:rPr>
        <w:tab/>
      </w:r>
      <w:r w:rsidRPr="00300484">
        <w:rPr>
          <w:rFonts w:ascii="Times New Roman" w:hAnsi="Times New Roman" w:cs="Times New Roman"/>
          <w:sz w:val="24"/>
          <w:szCs w:val="24"/>
        </w:rPr>
        <w:tab/>
        <w:t>Loddon, Hampshire, into lands of Margery Warbilton (née Hannys)(q.v.).</w:t>
      </w:r>
    </w:p>
    <w:p w14:paraId="10EDDB3A" w14:textId="77777777" w:rsidR="00300484" w:rsidRPr="00300484" w:rsidRDefault="00300484" w:rsidP="003004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00484">
        <w:rPr>
          <w:rFonts w:ascii="Times New Roman" w:hAnsi="Times New Roman" w:cs="Times New Roman"/>
          <w:sz w:val="24"/>
          <w:szCs w:val="24"/>
        </w:rPr>
        <w:tab/>
      </w:r>
      <w:r w:rsidRPr="00300484">
        <w:rPr>
          <w:rFonts w:ascii="Times New Roman" w:hAnsi="Times New Roman" w:cs="Times New Roman"/>
          <w:sz w:val="24"/>
          <w:szCs w:val="24"/>
        </w:rPr>
        <w:tab/>
        <w:t xml:space="preserve">(Calendar of Inquisitions Post Mortem 1 Edward V to Richard III, vol.XXV </w:t>
      </w:r>
    </w:p>
    <w:p w14:paraId="0FFFFF50" w14:textId="77777777" w:rsidR="00300484" w:rsidRPr="00300484" w:rsidRDefault="00300484" w:rsidP="0030048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300484">
        <w:rPr>
          <w:rFonts w:ascii="Times New Roman" w:hAnsi="Times New Roman" w:cs="Times New Roman"/>
          <w:sz w:val="24"/>
          <w:szCs w:val="24"/>
        </w:rPr>
        <w:t>1483-5, ed. Gordon McKelvie, pub. The Boydell Press 2021, pp.131-2)</w:t>
      </w:r>
    </w:p>
    <w:p w14:paraId="6AF25F3A" w14:textId="77777777" w:rsidR="00300484" w:rsidRPr="00300484" w:rsidRDefault="00300484" w:rsidP="003004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00484">
        <w:rPr>
          <w:rFonts w:ascii="Times New Roman" w:hAnsi="Times New Roman" w:cs="Times New Roman"/>
          <w:sz w:val="24"/>
          <w:szCs w:val="24"/>
        </w:rPr>
        <w:t>24 Sep.1484</w:t>
      </w:r>
      <w:r w:rsidRPr="00300484">
        <w:rPr>
          <w:rFonts w:ascii="Times New Roman" w:hAnsi="Times New Roman" w:cs="Times New Roman"/>
          <w:sz w:val="24"/>
          <w:szCs w:val="24"/>
        </w:rPr>
        <w:tab/>
        <w:t>He was a juror in the inquisition post mortem held in Basingstoke,</w:t>
      </w:r>
    </w:p>
    <w:p w14:paraId="6F3C12A1" w14:textId="77777777" w:rsidR="00300484" w:rsidRPr="00300484" w:rsidRDefault="00300484" w:rsidP="003004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00484">
        <w:rPr>
          <w:rFonts w:ascii="Times New Roman" w:hAnsi="Times New Roman" w:cs="Times New Roman"/>
          <w:sz w:val="24"/>
          <w:szCs w:val="24"/>
        </w:rPr>
        <w:tab/>
      </w:r>
      <w:r w:rsidRPr="00300484">
        <w:rPr>
          <w:rFonts w:ascii="Times New Roman" w:hAnsi="Times New Roman" w:cs="Times New Roman"/>
          <w:sz w:val="24"/>
          <w:szCs w:val="24"/>
        </w:rPr>
        <w:tab/>
        <w:t>Hampshire, into lands of Agnes Willesden(q.v.).</w:t>
      </w:r>
    </w:p>
    <w:p w14:paraId="6EA38D51" w14:textId="77777777" w:rsidR="00300484" w:rsidRPr="00300484" w:rsidRDefault="00300484" w:rsidP="003004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00484">
        <w:rPr>
          <w:rFonts w:ascii="Times New Roman" w:hAnsi="Times New Roman" w:cs="Times New Roman"/>
          <w:sz w:val="24"/>
          <w:szCs w:val="24"/>
        </w:rPr>
        <w:tab/>
      </w:r>
      <w:r w:rsidRPr="00300484">
        <w:rPr>
          <w:rFonts w:ascii="Times New Roman" w:hAnsi="Times New Roman" w:cs="Times New Roman"/>
          <w:sz w:val="24"/>
          <w:szCs w:val="24"/>
        </w:rPr>
        <w:tab/>
        <w:t xml:space="preserve">(Calendar of Inquisitions Post Mortem 1 Edward V to Richard III, vol.XXV </w:t>
      </w:r>
    </w:p>
    <w:p w14:paraId="33F92A0D" w14:textId="246A25B8" w:rsidR="00300484" w:rsidRDefault="00300484" w:rsidP="0030048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300484">
        <w:rPr>
          <w:rFonts w:ascii="Times New Roman" w:hAnsi="Times New Roman" w:cs="Times New Roman"/>
          <w:sz w:val="24"/>
          <w:szCs w:val="24"/>
        </w:rPr>
        <w:t>1483-5, ed. Gordon McKelvie, pub. The Boydell Press 2021, pp.117-8)</w:t>
      </w:r>
    </w:p>
    <w:p w14:paraId="0CAA2E7B" w14:textId="77777777" w:rsidR="00927BBB" w:rsidRDefault="00927BBB" w:rsidP="00927B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Sep.1484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Basingstoke, Hampshire,</w:t>
      </w:r>
    </w:p>
    <w:p w14:paraId="77C5CDD1" w14:textId="77777777" w:rsidR="00927BBB" w:rsidRDefault="00927BBB" w:rsidP="00927B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William Brocas(q.v.).</w:t>
      </w:r>
    </w:p>
    <w:p w14:paraId="7A75C069" w14:textId="77777777" w:rsidR="00927BBB" w:rsidRDefault="00927BBB" w:rsidP="00927BBB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12637528" w14:textId="77777777" w:rsidR="00927BBB" w:rsidRDefault="00927BBB" w:rsidP="00927BBB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p.23)</w:t>
      </w:r>
    </w:p>
    <w:p w14:paraId="0C92407F" w14:textId="77777777" w:rsidR="00927BBB" w:rsidRDefault="00927BBB" w:rsidP="00927BB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1C10E1E" w14:textId="77777777" w:rsidR="00927BBB" w:rsidRDefault="00927BBB" w:rsidP="00927BB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64787C3" w14:textId="77777777" w:rsidR="00927BBB" w:rsidRDefault="00927BBB" w:rsidP="00927BB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 January 2022</w:t>
      </w:r>
    </w:p>
    <w:p w14:paraId="07640150" w14:textId="03E751C8" w:rsidR="00300484" w:rsidRPr="001B1923" w:rsidRDefault="00300484" w:rsidP="00927BB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 August 2024</w:t>
      </w:r>
    </w:p>
    <w:p w14:paraId="50184D91" w14:textId="41302F23" w:rsidR="00BA00AB" w:rsidRPr="00927BB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27B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5607FB" w14:textId="77777777" w:rsidR="00927BBB" w:rsidRDefault="00927BBB" w:rsidP="009139A6">
      <w:r>
        <w:separator/>
      </w:r>
    </w:p>
  </w:endnote>
  <w:endnote w:type="continuationSeparator" w:id="0">
    <w:p w14:paraId="2AFDC8D1" w14:textId="77777777" w:rsidR="00927BBB" w:rsidRDefault="00927B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CB1D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376B8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729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648FD6" w14:textId="77777777" w:rsidR="00927BBB" w:rsidRDefault="00927BBB" w:rsidP="009139A6">
      <w:r>
        <w:separator/>
      </w:r>
    </w:p>
  </w:footnote>
  <w:footnote w:type="continuationSeparator" w:id="0">
    <w:p w14:paraId="6C44F01F" w14:textId="77777777" w:rsidR="00927BBB" w:rsidRDefault="00927B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3CF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2295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AD0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BBB"/>
    <w:rsid w:val="000666E0"/>
    <w:rsid w:val="002510B7"/>
    <w:rsid w:val="00285FD5"/>
    <w:rsid w:val="00300484"/>
    <w:rsid w:val="005C130B"/>
    <w:rsid w:val="00826F5C"/>
    <w:rsid w:val="009139A6"/>
    <w:rsid w:val="00927BBB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615A9"/>
  <w15:chartTrackingRefBased/>
  <w15:docId w15:val="{90C89607-EB20-47CA-82B2-7B9CEC623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1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2022-01-29T20:29:00Z</dcterms:created>
  <dcterms:modified xsi:type="dcterms:W3CDTF">2024-08-15T08:24:00Z</dcterms:modified>
</cp:coreProperties>
</file>